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DDDF9" w14:textId="77777777" w:rsidR="00D76CD0" w:rsidRDefault="00D76CD0" w:rsidP="00D76C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Jeffrey BROWNE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35698821" w14:textId="77777777" w:rsidR="00D76CD0" w:rsidRDefault="00D76CD0" w:rsidP="00D76C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Yeoman.</w:t>
      </w:r>
    </w:p>
    <w:p w14:paraId="2C981868" w14:textId="77777777" w:rsidR="00D76CD0" w:rsidRDefault="00D76CD0" w:rsidP="00D76CD0">
      <w:pPr>
        <w:pStyle w:val="NoSpacing"/>
        <w:rPr>
          <w:rFonts w:cs="Times New Roman"/>
          <w:szCs w:val="24"/>
        </w:rPr>
      </w:pPr>
    </w:p>
    <w:p w14:paraId="61ED0D05" w14:textId="77777777" w:rsidR="00D76CD0" w:rsidRDefault="00D76CD0" w:rsidP="00D76CD0">
      <w:pPr>
        <w:pStyle w:val="NoSpacing"/>
        <w:rPr>
          <w:rFonts w:cs="Times New Roman"/>
          <w:szCs w:val="24"/>
        </w:rPr>
      </w:pPr>
    </w:p>
    <w:p w14:paraId="5E195E58" w14:textId="77777777" w:rsidR="00D76CD0" w:rsidRDefault="00D76CD0" w:rsidP="00D76C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He was a member of the household of Sir John Howard(q.v.) in London.</w:t>
      </w:r>
    </w:p>
    <w:p w14:paraId="0E453488" w14:textId="77777777" w:rsidR="00D76CD0" w:rsidRDefault="00D76CD0" w:rsidP="00D76C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0FFD01BA" w14:textId="77777777" w:rsidR="00D76CD0" w:rsidRDefault="00D76CD0" w:rsidP="00D76CD0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xli</w:t>
      </w:r>
      <w:proofErr w:type="spellEnd"/>
      <w:r>
        <w:rPr>
          <w:rFonts w:cs="Times New Roman"/>
          <w:szCs w:val="24"/>
        </w:rPr>
        <w:t>)</w:t>
      </w:r>
    </w:p>
    <w:p w14:paraId="7837F883" w14:textId="77777777" w:rsidR="00D76CD0" w:rsidRDefault="00D76CD0" w:rsidP="00D76CD0">
      <w:pPr>
        <w:pStyle w:val="NoSpacing"/>
        <w:rPr>
          <w:rFonts w:cs="Times New Roman"/>
          <w:szCs w:val="24"/>
        </w:rPr>
      </w:pPr>
    </w:p>
    <w:p w14:paraId="16459F6C" w14:textId="77777777" w:rsidR="00D76CD0" w:rsidRDefault="00D76CD0" w:rsidP="00D76CD0">
      <w:pPr>
        <w:pStyle w:val="NoSpacing"/>
        <w:rPr>
          <w:rFonts w:cs="Times New Roman"/>
          <w:szCs w:val="24"/>
        </w:rPr>
      </w:pPr>
    </w:p>
    <w:p w14:paraId="0801A005" w14:textId="77777777" w:rsidR="00D76CD0" w:rsidRDefault="00D76CD0" w:rsidP="00D76C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634000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E52F0" w14:textId="77777777" w:rsidR="00D76CD0" w:rsidRDefault="00D76CD0" w:rsidP="009139A6">
      <w:r>
        <w:separator/>
      </w:r>
    </w:p>
  </w:endnote>
  <w:endnote w:type="continuationSeparator" w:id="0">
    <w:p w14:paraId="1A38C04D" w14:textId="77777777" w:rsidR="00D76CD0" w:rsidRDefault="00D76C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43D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EAF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EB9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4CF70" w14:textId="77777777" w:rsidR="00D76CD0" w:rsidRDefault="00D76CD0" w:rsidP="009139A6">
      <w:r>
        <w:separator/>
      </w:r>
    </w:p>
  </w:footnote>
  <w:footnote w:type="continuationSeparator" w:id="0">
    <w:p w14:paraId="1340BEB8" w14:textId="77777777" w:rsidR="00D76CD0" w:rsidRDefault="00D76C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2FA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62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118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CD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76CD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EF765"/>
  <w15:chartTrackingRefBased/>
  <w15:docId w15:val="{E1F71A4F-5284-4495-970F-055FA4BA9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2024-04-22T10:56:00Z</dcterms:created>
  <dcterms:modified xsi:type="dcterms:W3CDTF">2024-04-22T10:57:00Z</dcterms:modified>
</cp:coreProperties>
</file>